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37" w:type="dxa"/>
        <w:tblInd w:w="-106" w:type="dxa"/>
        <w:tblLayout w:type="fixed"/>
        <w:tblLook w:val="00A0"/>
      </w:tblPr>
      <w:tblGrid>
        <w:gridCol w:w="5279"/>
        <w:gridCol w:w="1114"/>
        <w:gridCol w:w="546"/>
        <w:gridCol w:w="872"/>
        <w:gridCol w:w="728"/>
        <w:gridCol w:w="974"/>
        <w:gridCol w:w="648"/>
        <w:gridCol w:w="911"/>
        <w:gridCol w:w="1276"/>
        <w:gridCol w:w="141"/>
        <w:gridCol w:w="1329"/>
        <w:gridCol w:w="1419"/>
      </w:tblGrid>
      <w:tr w:rsidR="00EC2CE4" w:rsidRPr="00182884">
        <w:trPr>
          <w:trHeight w:val="30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_A1_G60"/>
            <w:bookmarkEnd w:id="0"/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Anexa nr.  40</w:t>
            </w: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la decizia Consiliului </w:t>
            </w: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municipal Chişinău </w:t>
            </w: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nr.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4/1</w:t>
            </w: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din 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13.05.</w:t>
            </w: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2014</w:t>
            </w:r>
          </w:p>
        </w:tc>
      </w:tr>
      <w:tr w:rsidR="00EC2CE4" w:rsidRPr="00182884">
        <w:trPr>
          <w:trHeight w:val="30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422409">
            <w:pPr>
              <w:spacing w:after="0" w:line="240" w:lineRule="auto"/>
              <w:ind w:right="-391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27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EC2CE4" w:rsidRPr="00182884">
        <w:trPr>
          <w:trHeight w:val="103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27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EC2CE4" w:rsidRPr="00182884">
        <w:trPr>
          <w:trHeight w:val="300"/>
        </w:trPr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274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</w:tr>
      <w:tr w:rsidR="00EC2CE4" w:rsidRPr="00BA5373">
        <w:trPr>
          <w:trHeight w:val="345"/>
        </w:trPr>
        <w:tc>
          <w:tcPr>
            <w:tcW w:w="1523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MODIFICĂRILE </w:t>
            </w:r>
          </w:p>
        </w:tc>
      </w:tr>
      <w:tr w:rsidR="00EC2CE4" w:rsidRPr="00182884">
        <w:trPr>
          <w:trHeight w:val="330"/>
        </w:trPr>
        <w:tc>
          <w:tcPr>
            <w:tcW w:w="1523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operate în devizul de venituri şi de  cheltuieli privind mijloacele speciale ale </w:t>
            </w:r>
          </w:p>
        </w:tc>
      </w:tr>
      <w:tr w:rsidR="00EC2CE4" w:rsidRPr="00182884">
        <w:trPr>
          <w:trHeight w:val="390"/>
        </w:trPr>
        <w:tc>
          <w:tcPr>
            <w:tcW w:w="1523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>Liceului Teoretic  ,,Liviu Deleanu” pe anul  2014</w:t>
            </w:r>
          </w:p>
        </w:tc>
      </w:tr>
      <w:tr w:rsidR="00EC2CE4" w:rsidRPr="00BA5373">
        <w:trPr>
          <w:trHeight w:val="254"/>
        </w:trPr>
        <w:tc>
          <w:tcPr>
            <w:tcW w:w="6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25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it-IT"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(lei)</w:t>
            </w:r>
          </w:p>
        </w:tc>
      </w:tr>
      <w:tr w:rsidR="00EC2CE4" w:rsidRPr="00BA5373">
        <w:trPr>
          <w:trHeight w:val="315"/>
        </w:trPr>
        <w:tc>
          <w:tcPr>
            <w:tcW w:w="63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3A26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Denumirea tipurilor de venituri, articolelor de cheltuieli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</w:pPr>
            <w:r w:rsidRPr="0018288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 xml:space="preserve">Sume aprobate  în bugetul  pe anul  2014                                                                     </w:t>
            </w:r>
          </w:p>
        </w:tc>
        <w:tc>
          <w:tcPr>
            <w:tcW w:w="32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18288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 xml:space="preserve">             </w:t>
            </w:r>
            <w:r w:rsidRPr="003A268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Modificările </w:t>
            </w:r>
            <w:r w:rsidRPr="0042240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 xml:space="preserve"> operate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Planul precizat la data şedinţei ordinare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Propuneri privind modificare</w:t>
            </w:r>
            <w:r w:rsidRPr="003A26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a devizului de venituri şi de cheltuieli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3A268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Planul precizat după şedinţa ordinară</w:t>
            </w:r>
          </w:p>
        </w:tc>
      </w:tr>
      <w:tr w:rsidR="00EC2CE4" w:rsidRPr="00BA5373">
        <w:trPr>
          <w:trHeight w:val="300"/>
        </w:trPr>
        <w:tc>
          <w:tcPr>
            <w:tcW w:w="63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18288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conform deciziilor precedente ale Consiliului municipal Chişinău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din contul redistribuirii mijloacelor</w:t>
            </w: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C2CE4" w:rsidRPr="00BA5373">
        <w:trPr>
          <w:trHeight w:val="300"/>
        </w:trPr>
        <w:tc>
          <w:tcPr>
            <w:tcW w:w="63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EC2CE4" w:rsidRPr="00BA5373">
        <w:trPr>
          <w:trHeight w:val="230"/>
        </w:trPr>
        <w:tc>
          <w:tcPr>
            <w:tcW w:w="63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C2CE4" w:rsidRPr="00BA5373">
        <w:trPr>
          <w:trHeight w:val="230"/>
        </w:trPr>
        <w:tc>
          <w:tcPr>
            <w:tcW w:w="63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C2CE4" w:rsidRPr="00BA5373">
        <w:trPr>
          <w:trHeight w:val="300"/>
        </w:trPr>
        <w:tc>
          <w:tcPr>
            <w:tcW w:w="63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C2CE4" w:rsidRPr="00BA5373">
        <w:trPr>
          <w:trHeight w:val="230"/>
        </w:trPr>
        <w:tc>
          <w:tcPr>
            <w:tcW w:w="63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EC2CE4" w:rsidRPr="00BA5373">
        <w:trPr>
          <w:trHeight w:val="254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EC2CE4" w:rsidRPr="00BE189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EC2CE4" w:rsidRPr="00BE189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EC2CE4" w:rsidRPr="00BE189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EC2CE4" w:rsidRPr="00BE189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EC2CE4" w:rsidRPr="00BE189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EC2CE4" w:rsidRPr="00BE189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41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EC2CE4" w:rsidRPr="00BE1894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 w:eastAsia="ru-RU"/>
              </w:rPr>
              <w:t>6</w:t>
            </w:r>
          </w:p>
        </w:tc>
      </w:tr>
      <w:tr w:rsidR="00EC2CE4" w:rsidRPr="00BA5373">
        <w:trPr>
          <w:trHeight w:val="345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Venituri – în total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1137,73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27937,73</w:t>
            </w:r>
          </w:p>
        </w:tc>
      </w:tr>
      <w:tr w:rsidR="00EC2CE4" w:rsidRPr="00BA5373">
        <w:trPr>
          <w:trHeight w:val="345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Soldul la începutul anului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1137,73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1137,73</w:t>
            </w:r>
          </w:p>
        </w:tc>
      </w:tr>
      <w:tr w:rsidR="00EC2CE4" w:rsidRPr="00BA5373">
        <w:trPr>
          <w:trHeight w:val="300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Plata pentru chiria/arenda bunurilor proprietate publică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1137,73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1137,73</w:t>
            </w:r>
          </w:p>
        </w:tc>
      </w:tr>
      <w:tr w:rsidR="00EC2CE4" w:rsidRPr="00BA5373">
        <w:trPr>
          <w:trHeight w:val="345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Veniturile anului curent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26800,00</w:t>
            </w:r>
          </w:p>
        </w:tc>
      </w:tr>
      <w:tr w:rsidR="00EC2CE4" w:rsidRPr="00BA5373">
        <w:trPr>
          <w:trHeight w:val="300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Categoria II. Plata pentru chiria/arenda bunurilor proprietate publică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26800,00</w:t>
            </w:r>
          </w:p>
        </w:tc>
      </w:tr>
      <w:tr w:rsidR="00EC2CE4" w:rsidRPr="00BA5373">
        <w:trPr>
          <w:trHeight w:val="285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Cheltuieli – în total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1137,73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27937,73</w:t>
            </w:r>
          </w:p>
        </w:tc>
      </w:tr>
      <w:tr w:rsidR="00EC2CE4" w:rsidRPr="00BA5373">
        <w:trPr>
          <w:trHeight w:val="315"/>
        </w:trPr>
        <w:tc>
          <w:tcPr>
            <w:tcW w:w="6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113.00 “Plata mărfurilor şi serviciilor”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26800,00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1137,73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27937,73</w:t>
            </w:r>
          </w:p>
        </w:tc>
      </w:tr>
      <w:tr w:rsidR="00EC2CE4" w:rsidRPr="00BA5373">
        <w:trPr>
          <w:trHeight w:val="285"/>
        </w:trPr>
        <w:tc>
          <w:tcPr>
            <w:tcW w:w="6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113.01 “Energie electrică”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1000,00</w:t>
            </w:r>
          </w:p>
        </w:tc>
      </w:tr>
      <w:tr w:rsidR="00EC2CE4" w:rsidRPr="00BA5373">
        <w:trPr>
          <w:trHeight w:val="330"/>
        </w:trPr>
        <w:tc>
          <w:tcPr>
            <w:tcW w:w="6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113.03 “Rechizite de birou, materiale şi obiecte de uz gospodăresc”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1137,73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4137,73</w:t>
            </w:r>
          </w:p>
        </w:tc>
      </w:tr>
      <w:tr w:rsidR="00EC2CE4" w:rsidRPr="00BA5373">
        <w:trPr>
          <w:trHeight w:val="345"/>
        </w:trPr>
        <w:tc>
          <w:tcPr>
            <w:tcW w:w="63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113.04 “Energie termică”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10000,00</w:t>
            </w:r>
          </w:p>
        </w:tc>
      </w:tr>
      <w:tr w:rsidR="00EC2CE4" w:rsidRPr="00BA5373">
        <w:trPr>
          <w:trHeight w:val="300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113.14 "Inventarul moale şi echipamentul"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C2CE4" w:rsidRPr="00BA5373">
        <w:trPr>
          <w:trHeight w:val="375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113.17 “Reparaţii curente ale clădirilor şi încăperilor”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4500,00</w:t>
            </w:r>
          </w:p>
        </w:tc>
      </w:tr>
      <w:tr w:rsidR="00EC2CE4" w:rsidRPr="00BA5373">
        <w:trPr>
          <w:trHeight w:val="330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113.34 “Apă şi canalizare”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3000,00</w:t>
            </w:r>
          </w:p>
        </w:tc>
      </w:tr>
      <w:tr w:rsidR="00EC2CE4" w:rsidRPr="00BA5373">
        <w:trPr>
          <w:trHeight w:val="315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113.35 “Salubritate</w:t>
            </w: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EC2CE4" w:rsidRPr="00BA5373">
        <w:trPr>
          <w:trHeight w:val="330"/>
        </w:trPr>
        <w:tc>
          <w:tcPr>
            <w:tcW w:w="63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EC2CE4" w:rsidRPr="00182884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182884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113.45 “Mărfuri şi servicii neatribuite altor alineate”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4500,00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4500,00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4500,00</w:t>
            </w:r>
          </w:p>
        </w:tc>
      </w:tr>
      <w:tr w:rsidR="00EC2CE4" w:rsidRPr="00BA5373">
        <w:trPr>
          <w:trHeight w:val="315"/>
        </w:trPr>
        <w:tc>
          <w:tcPr>
            <w:tcW w:w="6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4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BE1894" w:rsidRDefault="00EC2CE4" w:rsidP="009F28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A53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SECRETAR  AL CONSILIULUI</w:t>
            </w:r>
          </w:p>
        </w:tc>
      </w:tr>
      <w:tr w:rsidR="00EC2CE4" w:rsidRPr="00BA5373">
        <w:trPr>
          <w:trHeight w:val="315"/>
        </w:trPr>
        <w:tc>
          <w:tcPr>
            <w:tcW w:w="63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2CE4" w:rsidRPr="003A268C" w:rsidRDefault="00EC2CE4" w:rsidP="003A26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268C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Valeriu Didencu</w:t>
            </w:r>
          </w:p>
        </w:tc>
      </w:tr>
    </w:tbl>
    <w:p w:rsidR="00EC2CE4" w:rsidRPr="00422409" w:rsidRDefault="00EC2CE4">
      <w:pPr>
        <w:rPr>
          <w:rFonts w:ascii="Times New Roman" w:hAnsi="Times New Roman" w:cs="Times New Roman"/>
        </w:rPr>
      </w:pPr>
    </w:p>
    <w:sectPr w:rsidR="00EC2CE4" w:rsidRPr="00422409" w:rsidSect="009F284C">
      <w:pgSz w:w="16838" w:h="11906" w:orient="landscape"/>
      <w:pgMar w:top="340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68C"/>
    <w:rsid w:val="00075F38"/>
    <w:rsid w:val="001326E8"/>
    <w:rsid w:val="00182884"/>
    <w:rsid w:val="00333A89"/>
    <w:rsid w:val="003A268C"/>
    <w:rsid w:val="00422409"/>
    <w:rsid w:val="00774AA7"/>
    <w:rsid w:val="009F284C"/>
    <w:rsid w:val="00A21635"/>
    <w:rsid w:val="00BA5373"/>
    <w:rsid w:val="00BE1894"/>
    <w:rsid w:val="00C84E61"/>
    <w:rsid w:val="00EA7B44"/>
    <w:rsid w:val="00EC2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F3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285</Words>
  <Characters>1631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7</cp:revision>
  <dcterms:created xsi:type="dcterms:W3CDTF">2014-03-20T12:27:00Z</dcterms:created>
  <dcterms:modified xsi:type="dcterms:W3CDTF">2014-05-26T12:38:00Z</dcterms:modified>
</cp:coreProperties>
</file>